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1C49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CLAVERYNG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3FF8FDC7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E2C8C4A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0EDA49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D8EF79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</w:t>
      </w: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F67BD57" w14:textId="77777777" w:rsidR="003A0B8C" w:rsidRDefault="003A0B8C" w:rsidP="003A0B8C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p.251)</w:t>
      </w:r>
    </w:p>
    <w:p w14:paraId="39D777EA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A202686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72A657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643244" w14:textId="77777777" w:rsidR="003A0B8C" w:rsidRDefault="003A0B8C" w:rsidP="003A0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2022</w:t>
      </w:r>
    </w:p>
    <w:p w14:paraId="61986A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816CE" w14:textId="77777777" w:rsidR="003A0B8C" w:rsidRDefault="003A0B8C" w:rsidP="009139A6">
      <w:r>
        <w:separator/>
      </w:r>
    </w:p>
  </w:endnote>
  <w:endnote w:type="continuationSeparator" w:id="0">
    <w:p w14:paraId="759374D4" w14:textId="77777777" w:rsidR="003A0B8C" w:rsidRDefault="003A0B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766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7A9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65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95331" w14:textId="77777777" w:rsidR="003A0B8C" w:rsidRDefault="003A0B8C" w:rsidP="009139A6">
      <w:r>
        <w:separator/>
      </w:r>
    </w:p>
  </w:footnote>
  <w:footnote w:type="continuationSeparator" w:id="0">
    <w:p w14:paraId="209A5D41" w14:textId="77777777" w:rsidR="003A0B8C" w:rsidRDefault="003A0B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F0E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266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1E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8C"/>
    <w:rsid w:val="000666E0"/>
    <w:rsid w:val="002510B7"/>
    <w:rsid w:val="003A0B8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5387E"/>
  <w15:chartTrackingRefBased/>
  <w15:docId w15:val="{CD8CA066-FC5F-4127-8AD3-AC95B49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B8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2022-07-20T19:18:00Z</dcterms:created>
  <dcterms:modified xsi:type="dcterms:W3CDTF">2022-07-20T19:20:00Z</dcterms:modified>
</cp:coreProperties>
</file>